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50CDB" w:rsidRPr="00AD3C21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C50CDB" w:rsidRDefault="00E747FE" w:rsidP="00C50C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203B_0</w:t>
            </w:r>
            <w:r>
              <w:rPr>
                <w:b/>
                <w:sz w:val="26"/>
                <w:szCs w:val="26"/>
              </w:rPr>
              <w:t>0</w:t>
            </w:r>
            <w:bookmarkStart w:id="0" w:name="_GoBack"/>
            <w:bookmarkEnd w:id="0"/>
            <w:r w:rsidR="00CC5168" w:rsidRPr="00CC5168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C50CDB" w:rsidTr="00977A7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Default="00C50CDB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CDB" w:rsidRPr="00CC5168" w:rsidRDefault="00BB0A78" w:rsidP="00977A7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CC5168">
              <w:rPr>
                <w:b/>
                <w:sz w:val="26"/>
                <w:szCs w:val="26"/>
                <w:lang w:val="en-US"/>
              </w:rPr>
              <w:t>2067480</w:t>
            </w:r>
            <w:r w:rsidR="00C50CDB" w:rsidRPr="00CC5168">
              <w:rPr>
                <w:b/>
                <w:sz w:val="26"/>
                <w:szCs w:val="26"/>
                <w:lang w:val="en-US"/>
              </w:rPr>
              <w:t xml:space="preserve">               </w:t>
            </w:r>
            <w:bookmarkEnd w:id="1"/>
          </w:p>
        </w:tc>
      </w:tr>
    </w:tbl>
    <w:p w:rsidR="00C50CDB" w:rsidRPr="00CB6078" w:rsidRDefault="00C50CDB" w:rsidP="00C50CD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</w:t>
      </w:r>
      <w:r>
        <w:rPr>
          <w:sz w:val="26"/>
          <w:szCs w:val="26"/>
        </w:rPr>
        <w:t>_______________________________</w:t>
      </w:r>
    </w:p>
    <w:p w:rsidR="00C50CDB" w:rsidRPr="00CB6078" w:rsidRDefault="00C50CDB" w:rsidP="00C50CD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50CDB" w:rsidRPr="00CB6078" w:rsidRDefault="00C50CDB" w:rsidP="00C50CD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/>
    <w:p w:rsidR="00C50CDB" w:rsidRPr="00CB6078" w:rsidRDefault="00C50CDB" w:rsidP="00C50CD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5A6876">
        <w:rPr>
          <w:b/>
          <w:sz w:val="26"/>
          <w:szCs w:val="26"/>
        </w:rPr>
        <w:t>(</w:t>
      </w:r>
      <w:r w:rsidR="00BB0A78" w:rsidRPr="001458E5">
        <w:rPr>
          <w:b/>
          <w:sz w:val="26"/>
          <w:szCs w:val="26"/>
        </w:rPr>
        <w:t xml:space="preserve">Болт </w:t>
      </w:r>
      <w:r w:rsidR="005A6876">
        <w:rPr>
          <w:b/>
          <w:sz w:val="26"/>
          <w:szCs w:val="26"/>
        </w:rPr>
        <w:t>М10х40 оцинкованный)</w:t>
      </w:r>
      <w:r w:rsidR="001458E5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5A6876" w:rsidRDefault="005A6876" w:rsidP="005A687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5A6876" w:rsidRDefault="005A6876" w:rsidP="005A6876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5A6876" w:rsidRDefault="005A6876" w:rsidP="005A6876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A6876" w:rsidRDefault="005A6876" w:rsidP="005A687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A6876" w:rsidRDefault="005A6876" w:rsidP="005A6876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5A6876" w:rsidRDefault="005A6876" w:rsidP="005A687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A6876" w:rsidRDefault="005A6876" w:rsidP="005A687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A6876" w:rsidRDefault="005A6876" w:rsidP="005A687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A6876" w:rsidRDefault="005A6876" w:rsidP="005A687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A6876" w:rsidRDefault="005A6876" w:rsidP="005A687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5A6876" w:rsidRDefault="005A6876" w:rsidP="005A687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A6876" w:rsidRDefault="005A6876" w:rsidP="005A687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</w:t>
      </w:r>
      <w:r w:rsidR="00790A57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A6876" w:rsidRDefault="005A6876" w:rsidP="005A6876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5A6876" w:rsidRDefault="005A6876" w:rsidP="005A687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5A6876" w:rsidRDefault="005A6876" w:rsidP="005A6876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A6876" w:rsidRDefault="005A6876" w:rsidP="005A6876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5A6876" w:rsidRDefault="005A6876" w:rsidP="005A6876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A6876" w:rsidRDefault="005A6876" w:rsidP="005A6876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5A6876" w:rsidRDefault="005A6876" w:rsidP="005A687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A6876" w:rsidRDefault="005A6876" w:rsidP="005A6876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5A6876" w:rsidRDefault="005A6876" w:rsidP="005A687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5A6876" w:rsidRDefault="005A6876" w:rsidP="005A6876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5A6876" w:rsidRDefault="005A6876" w:rsidP="005A6876">
      <w:pPr>
        <w:spacing w:line="276" w:lineRule="auto"/>
        <w:rPr>
          <w:sz w:val="24"/>
          <w:szCs w:val="24"/>
        </w:rPr>
      </w:pPr>
    </w:p>
    <w:p w:rsidR="005A6876" w:rsidRDefault="005A6876" w:rsidP="005A687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A6876" w:rsidRDefault="005A6876" w:rsidP="005A68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A6876" w:rsidRDefault="005A6876" w:rsidP="005A68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6876" w:rsidRDefault="005A6876" w:rsidP="005A687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A6876" w:rsidRDefault="005A6876" w:rsidP="005A68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A6876" w:rsidRDefault="005A6876" w:rsidP="005A68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6876" w:rsidRDefault="005A6876" w:rsidP="005A687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A6876" w:rsidRDefault="005A6876" w:rsidP="005A68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5A6876" w:rsidRDefault="005A6876" w:rsidP="005A68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A6876" w:rsidRDefault="005A6876" w:rsidP="005A68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5A6876" w:rsidRDefault="005A6876" w:rsidP="005A68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5A6876" w:rsidRDefault="005A6876" w:rsidP="005A687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9A0707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5A6876" w:rsidRDefault="005A6876" w:rsidP="005A6876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5A6876" w:rsidRDefault="005A6876" w:rsidP="005A6876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A6876" w:rsidRDefault="005A6876" w:rsidP="005A687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790A57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5A6876" w:rsidRDefault="005A6876" w:rsidP="005A687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A6876" w:rsidRDefault="005A6876" w:rsidP="005A6876">
      <w:pPr>
        <w:rPr>
          <w:sz w:val="26"/>
          <w:szCs w:val="26"/>
        </w:rPr>
      </w:pPr>
    </w:p>
    <w:p w:rsidR="005A6876" w:rsidRDefault="005A6876" w:rsidP="005A6876">
      <w:pPr>
        <w:rPr>
          <w:sz w:val="26"/>
          <w:szCs w:val="26"/>
        </w:rPr>
      </w:pPr>
    </w:p>
    <w:p w:rsidR="005A6876" w:rsidRDefault="005A6876" w:rsidP="005A687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A6876" w:rsidRDefault="005A6876" w:rsidP="005A6876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5A6876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FE" w:rsidRDefault="00FF36FE">
      <w:r>
        <w:separator/>
      </w:r>
    </w:p>
  </w:endnote>
  <w:endnote w:type="continuationSeparator" w:id="0">
    <w:p w:rsidR="00FF36FE" w:rsidRDefault="00FF3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FE" w:rsidRDefault="00FF36FE">
      <w:r>
        <w:separator/>
      </w:r>
    </w:p>
  </w:footnote>
  <w:footnote w:type="continuationSeparator" w:id="0">
    <w:p w:rsidR="00FF36FE" w:rsidRDefault="00FF3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95EF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A7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EA8"/>
    <w:rsid w:val="00045F0C"/>
    <w:rsid w:val="00046382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72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37F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458E5"/>
    <w:rsid w:val="0015016E"/>
    <w:rsid w:val="001509E5"/>
    <w:rsid w:val="00151C02"/>
    <w:rsid w:val="00151D69"/>
    <w:rsid w:val="00152F77"/>
    <w:rsid w:val="0015383E"/>
    <w:rsid w:val="00153F44"/>
    <w:rsid w:val="001541E7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AD0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72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1DD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3E82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0E0B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45BC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3DDB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17A54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528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703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42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A58FD"/>
    <w:rsid w:val="005A687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37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0A57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08A3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A79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5EF3"/>
    <w:rsid w:val="009A0707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35B8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A78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0CDB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1D53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168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582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2432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7FE"/>
    <w:rsid w:val="00E75E00"/>
    <w:rsid w:val="00E76801"/>
    <w:rsid w:val="00E80157"/>
    <w:rsid w:val="00E8183C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36D1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E77F0"/>
    <w:rsid w:val="00FF19D4"/>
    <w:rsid w:val="00FF26FE"/>
    <w:rsid w:val="00FF3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C50CDB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3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542DA3-3680-455A-BCCA-A3444BADA0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76FD7118-1A14-4DFD-B2F9-432C8E8A5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FE5531-3108-4595-AE2A-FEFCA68601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1961F9-371F-487F-B021-D067093AA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new3</Template>
  <TotalTime>2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Новикова Татьяна Юрьевна</cp:lastModifiedBy>
  <cp:revision>10</cp:revision>
  <cp:lastPrinted>2010-09-30T13:29:00Z</cp:lastPrinted>
  <dcterms:created xsi:type="dcterms:W3CDTF">2015-03-31T08:53:00Z</dcterms:created>
  <dcterms:modified xsi:type="dcterms:W3CDTF">2020-07-06T05:55:00Z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